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E8231" w14:textId="77777777" w:rsidR="004F5354" w:rsidRDefault="004F5354" w:rsidP="004F53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DOMET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13454428" w14:textId="77777777" w:rsidR="004F5354" w:rsidRDefault="004F5354" w:rsidP="004F53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Wellington, Somerset. Dyer.</w:t>
      </w:r>
    </w:p>
    <w:p w14:paraId="63546868" w14:textId="77777777" w:rsidR="004F5354" w:rsidRDefault="004F5354" w:rsidP="004F5354">
      <w:pPr>
        <w:pStyle w:val="NoSpacing"/>
        <w:jc w:val="both"/>
        <w:rPr>
          <w:rFonts w:cs="Times New Roman"/>
          <w:szCs w:val="24"/>
        </w:rPr>
      </w:pPr>
    </w:p>
    <w:p w14:paraId="383636A1" w14:textId="77777777" w:rsidR="004F5354" w:rsidRDefault="004F5354" w:rsidP="004F5354">
      <w:pPr>
        <w:pStyle w:val="NoSpacing"/>
        <w:jc w:val="both"/>
        <w:rPr>
          <w:rFonts w:cs="Times New Roman"/>
          <w:szCs w:val="24"/>
        </w:rPr>
      </w:pPr>
    </w:p>
    <w:p w14:paraId="12DA8A2B" w14:textId="77777777" w:rsidR="004F5354" w:rsidRDefault="004F5354" w:rsidP="004F53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Philip </w:t>
      </w:r>
      <w:proofErr w:type="spellStart"/>
      <w:r>
        <w:rPr>
          <w:rFonts w:cs="Times New Roman"/>
          <w:szCs w:val="24"/>
        </w:rPr>
        <w:t>Radegh</w:t>
      </w:r>
      <w:proofErr w:type="spellEnd"/>
      <w:r>
        <w:rPr>
          <w:rFonts w:cs="Times New Roman"/>
          <w:szCs w:val="24"/>
        </w:rPr>
        <w:t>(q.v.) brought a plaint of debt against him.</w:t>
      </w:r>
    </w:p>
    <w:p w14:paraId="64F358A1" w14:textId="77777777" w:rsidR="004F5354" w:rsidRDefault="004F5354" w:rsidP="004F53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69BFD7D" w14:textId="77777777" w:rsidR="004F5354" w:rsidRDefault="004F5354" w:rsidP="004F5354">
      <w:pPr>
        <w:pStyle w:val="NoSpacing"/>
        <w:jc w:val="both"/>
        <w:rPr>
          <w:rFonts w:cs="Times New Roman"/>
          <w:szCs w:val="24"/>
        </w:rPr>
      </w:pPr>
    </w:p>
    <w:p w14:paraId="09589EEC" w14:textId="77777777" w:rsidR="004F5354" w:rsidRDefault="004F5354" w:rsidP="004F5354">
      <w:pPr>
        <w:pStyle w:val="NoSpacing"/>
        <w:jc w:val="both"/>
        <w:rPr>
          <w:rFonts w:cs="Times New Roman"/>
          <w:szCs w:val="24"/>
        </w:rPr>
      </w:pPr>
    </w:p>
    <w:p w14:paraId="27D5768A" w14:textId="77777777" w:rsidR="004F5354" w:rsidRDefault="004F5354" w:rsidP="004F535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 June 2023</w:t>
      </w:r>
    </w:p>
    <w:p w14:paraId="2140EE0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1028F" w14:textId="77777777" w:rsidR="004F5354" w:rsidRDefault="004F5354" w:rsidP="009139A6">
      <w:r>
        <w:separator/>
      </w:r>
    </w:p>
  </w:endnote>
  <w:endnote w:type="continuationSeparator" w:id="0">
    <w:p w14:paraId="51CCD878" w14:textId="77777777" w:rsidR="004F5354" w:rsidRDefault="004F53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554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A7CB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F47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792C0" w14:textId="77777777" w:rsidR="004F5354" w:rsidRDefault="004F5354" w:rsidP="009139A6">
      <w:r>
        <w:separator/>
      </w:r>
    </w:p>
  </w:footnote>
  <w:footnote w:type="continuationSeparator" w:id="0">
    <w:p w14:paraId="7FFC580B" w14:textId="77777777" w:rsidR="004F5354" w:rsidRDefault="004F53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B59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5B3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3A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354"/>
    <w:rsid w:val="000666E0"/>
    <w:rsid w:val="002510B7"/>
    <w:rsid w:val="004F535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2971E"/>
  <w15:chartTrackingRefBased/>
  <w15:docId w15:val="{78D676B0-6657-4EF4-B0CC-FD255BE84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F53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2023-09-10T18:16:00Z</dcterms:created>
  <dcterms:modified xsi:type="dcterms:W3CDTF">2023-09-10T18:17:00Z</dcterms:modified>
</cp:coreProperties>
</file>